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2B4" w:rsidRDefault="00A312B4" w:rsidP="00A312B4">
      <w:pPr>
        <w:pStyle w:val="NoSpacing"/>
      </w:pPr>
      <w:r>
        <w:rPr>
          <w:u w:val="single"/>
        </w:rPr>
        <w:t>John LECKE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A312B4" w:rsidRDefault="00A312B4" w:rsidP="00A312B4">
      <w:pPr>
        <w:pStyle w:val="NoSpacing"/>
      </w:pPr>
      <w:r>
        <w:t xml:space="preserve">of </w:t>
      </w:r>
      <w:proofErr w:type="spellStart"/>
      <w:proofErr w:type="gramStart"/>
      <w:r>
        <w:t>St.John</w:t>
      </w:r>
      <w:proofErr w:type="spellEnd"/>
      <w:proofErr w:type="gramEnd"/>
      <w:r>
        <w:t xml:space="preserve"> Sepulchre, Norwich.</w:t>
      </w:r>
    </w:p>
    <w:p w:rsidR="00A312B4" w:rsidRDefault="00A312B4" w:rsidP="00A312B4">
      <w:pPr>
        <w:pStyle w:val="NoSpacing"/>
      </w:pPr>
    </w:p>
    <w:p w:rsidR="00A312B4" w:rsidRDefault="00A312B4" w:rsidP="00A312B4">
      <w:pPr>
        <w:pStyle w:val="NoSpacing"/>
      </w:pPr>
    </w:p>
    <w:p w:rsidR="00A312B4" w:rsidRDefault="00A312B4" w:rsidP="00A312B4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A312B4" w:rsidRDefault="00A312B4" w:rsidP="00A312B4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394)</w:t>
      </w:r>
    </w:p>
    <w:p w:rsidR="00A312B4" w:rsidRDefault="00A312B4" w:rsidP="00A312B4">
      <w:pPr>
        <w:pStyle w:val="NoSpacing"/>
      </w:pPr>
    </w:p>
    <w:p w:rsidR="00A312B4" w:rsidRDefault="00A312B4" w:rsidP="00A312B4">
      <w:pPr>
        <w:pStyle w:val="NoSpacing"/>
      </w:pPr>
    </w:p>
    <w:p w:rsidR="00A312B4" w:rsidRDefault="00A312B4" w:rsidP="00A312B4">
      <w:pPr>
        <w:pStyle w:val="NoSpacing"/>
      </w:pPr>
      <w:r>
        <w:t>30 December 2016</w:t>
      </w:r>
    </w:p>
    <w:p w:rsidR="006B2F86" w:rsidRPr="00E71FC3" w:rsidRDefault="00A312B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2B4" w:rsidRDefault="00A312B4" w:rsidP="00E71FC3">
      <w:pPr>
        <w:spacing w:after="0" w:line="240" w:lineRule="auto"/>
      </w:pPr>
      <w:r>
        <w:separator/>
      </w:r>
    </w:p>
  </w:endnote>
  <w:endnote w:type="continuationSeparator" w:id="0">
    <w:p w:rsidR="00A312B4" w:rsidRDefault="00A312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2B4" w:rsidRDefault="00A312B4" w:rsidP="00E71FC3">
      <w:pPr>
        <w:spacing w:after="0" w:line="240" w:lineRule="auto"/>
      </w:pPr>
      <w:r>
        <w:separator/>
      </w:r>
    </w:p>
  </w:footnote>
  <w:footnote w:type="continuationSeparator" w:id="0">
    <w:p w:rsidR="00A312B4" w:rsidRDefault="00A312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2B4"/>
    <w:rsid w:val="001A7C09"/>
    <w:rsid w:val="00733BE7"/>
    <w:rsid w:val="00A312B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EF23B3-EC1B-40CB-8BEF-7C8B48C6D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A312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2017-01-02T19:49:00Z</dcterms:created>
  <dcterms:modified xsi:type="dcterms:W3CDTF">2017-01-02T19:50:00Z</dcterms:modified>
</cp:coreProperties>
</file>